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618" w:rsidRPr="005F75AA" w:rsidRDefault="00B57618" w:rsidP="00583934">
      <w:pPr>
        <w:ind w:left="4678"/>
      </w:pPr>
      <w:r w:rsidRPr="005F75AA">
        <w:t>ПРОЕКТ</w:t>
      </w:r>
    </w:p>
    <w:p w:rsidR="00B57618" w:rsidRDefault="00B57618" w:rsidP="00583934">
      <w:pPr>
        <w:ind w:left="4678"/>
      </w:pPr>
      <w:r>
        <w:t xml:space="preserve">внесен </w:t>
      </w:r>
      <w:r w:rsidRPr="005F75AA">
        <w:t xml:space="preserve">Главой </w:t>
      </w:r>
      <w:r>
        <w:t xml:space="preserve">Администрации </w:t>
      </w:r>
    </w:p>
    <w:p w:rsidR="00B57618" w:rsidRPr="005F75AA" w:rsidRDefault="00B57618" w:rsidP="00583934">
      <w:pPr>
        <w:ind w:left="4678"/>
      </w:pPr>
      <w:r w:rsidRPr="005F75AA">
        <w:t>Тутаевского муниципального района</w:t>
      </w:r>
    </w:p>
    <w:p w:rsidR="00B57618" w:rsidRPr="005F75AA" w:rsidRDefault="00B57618" w:rsidP="00583934">
      <w:pPr>
        <w:ind w:left="4678"/>
      </w:pPr>
      <w:r w:rsidRPr="005F75AA">
        <w:t>С.А. Левашовым</w:t>
      </w:r>
    </w:p>
    <w:p w:rsidR="00B57618" w:rsidRDefault="00B57618" w:rsidP="00583934">
      <w:pPr>
        <w:ind w:left="4678"/>
      </w:pPr>
    </w:p>
    <w:p w:rsidR="00B57618" w:rsidRPr="005F75AA" w:rsidRDefault="00B57618" w:rsidP="00583934">
      <w:pPr>
        <w:ind w:left="4678"/>
        <w:rPr>
          <w:vertAlign w:val="subscript"/>
        </w:rPr>
      </w:pPr>
      <w:r w:rsidRPr="005F75AA">
        <w:t>_________________</w:t>
      </w:r>
      <w:r>
        <w:t>_______________</w:t>
      </w:r>
    </w:p>
    <w:p w:rsidR="00B57618" w:rsidRPr="005F75AA" w:rsidRDefault="00B57618" w:rsidP="00583934">
      <w:pPr>
        <w:ind w:left="4678"/>
        <w:jc w:val="center"/>
      </w:pPr>
      <w:r w:rsidRPr="005F75AA">
        <w:rPr>
          <w:vertAlign w:val="superscript"/>
        </w:rPr>
        <w:t>(подпись)</w:t>
      </w:r>
    </w:p>
    <w:p w:rsidR="00B57618" w:rsidRPr="005F75AA" w:rsidRDefault="00B57618" w:rsidP="00583934">
      <w:pPr>
        <w:ind w:left="4678"/>
      </w:pPr>
      <w:r>
        <w:t>«_____» ________________2016 года</w:t>
      </w:r>
    </w:p>
    <w:p w:rsidR="00B57618" w:rsidRDefault="00B57618" w:rsidP="004673F5">
      <w:pPr>
        <w:jc w:val="center"/>
        <w:rPr>
          <w:sz w:val="24"/>
          <w:szCs w:val="24"/>
        </w:rPr>
      </w:pPr>
    </w:p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B57618">
        <w:trPr>
          <w:cantSplit/>
        </w:trPr>
        <w:tc>
          <w:tcPr>
            <w:tcW w:w="9360" w:type="dxa"/>
          </w:tcPr>
          <w:p w:rsidR="00B57618" w:rsidRDefault="00B57618" w:rsidP="00B83A5B">
            <w:pPr>
              <w:pStyle w:val="Heading1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EA5B42">
              <w:rPr>
                <w:rFonts w:ascii="Arial" w:hAnsi="Arial" w:cs="Arial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63pt">
                  <v:imagedata r:id="rId7" o:title=""/>
                </v:shape>
              </w:pict>
            </w:r>
          </w:p>
          <w:p w:rsidR="00B57618" w:rsidRDefault="00B57618" w:rsidP="00B83A5B">
            <w:pPr>
              <w:jc w:val="center"/>
            </w:pPr>
          </w:p>
          <w:p w:rsidR="00B57618" w:rsidRDefault="00B57618" w:rsidP="00B83A5B">
            <w:pPr>
              <w:pStyle w:val="Heading1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Муниципальный Совет</w:t>
            </w:r>
          </w:p>
          <w:p w:rsidR="00B57618" w:rsidRDefault="00B57618" w:rsidP="00B83A5B">
            <w:pPr>
              <w:pStyle w:val="Heading1"/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Тутаевского муниципального района</w:t>
            </w:r>
          </w:p>
          <w:p w:rsidR="00B57618" w:rsidRDefault="00B57618" w:rsidP="00B83A5B">
            <w:pPr>
              <w:jc w:val="center"/>
              <w:rPr>
                <w:sz w:val="24"/>
                <w:szCs w:val="24"/>
              </w:rPr>
            </w:pPr>
          </w:p>
          <w:p w:rsidR="00B57618" w:rsidRDefault="00B57618" w:rsidP="00B83A5B">
            <w:pPr>
              <w:pStyle w:val="Heading1"/>
              <w:jc w:val="center"/>
              <w:rPr>
                <w:b w:val="0"/>
                <w:bCs w:val="0"/>
                <w:sz w:val="48"/>
                <w:szCs w:val="48"/>
              </w:rPr>
            </w:pPr>
            <w:r>
              <w:rPr>
                <w:b w:val="0"/>
                <w:bCs w:val="0"/>
                <w:sz w:val="48"/>
                <w:szCs w:val="48"/>
              </w:rPr>
              <w:t>РЕШЕНИЕ</w:t>
            </w:r>
          </w:p>
          <w:p w:rsidR="00B57618" w:rsidRDefault="00B57618" w:rsidP="00B83A5B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B57618" w:rsidRDefault="00B57618">
            <w:pPr>
              <w:rPr>
                <w:b/>
                <w:bCs/>
              </w:rPr>
            </w:pPr>
            <w:r>
              <w:rPr>
                <w:b/>
                <w:bCs/>
              </w:rPr>
              <w:t>от___________________ № _______</w:t>
            </w:r>
          </w:p>
          <w:p w:rsidR="00B57618" w:rsidRDefault="00B57618">
            <w:pPr>
              <w:pStyle w:val="c2"/>
              <w:spacing w:before="0" w:beforeAutospacing="0"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Тутаев</w:t>
            </w:r>
          </w:p>
        </w:tc>
      </w:tr>
    </w:tbl>
    <w:p w:rsidR="00B57618" w:rsidRDefault="00B57618" w:rsidP="004673F5">
      <w:pPr>
        <w:rPr>
          <w:sz w:val="24"/>
          <w:szCs w:val="24"/>
        </w:rPr>
      </w:pPr>
    </w:p>
    <w:p w:rsidR="00B57618" w:rsidRPr="00DE3172" w:rsidRDefault="00B57618" w:rsidP="00A30889">
      <w:pPr>
        <w:pStyle w:val="a0"/>
        <w:spacing w:before="0" w:beforeAutospacing="0" w:after="0" w:afterAutospacing="0"/>
        <w:ind w:right="3968"/>
        <w:jc w:val="both"/>
        <w:rPr>
          <w:sz w:val="28"/>
          <w:szCs w:val="28"/>
        </w:rPr>
      </w:pPr>
      <w:r w:rsidRPr="00DE3172">
        <w:rPr>
          <w:sz w:val="28"/>
          <w:szCs w:val="28"/>
        </w:rPr>
        <w:t xml:space="preserve">О признании </w:t>
      </w:r>
      <w:r w:rsidRPr="00DE3172">
        <w:rPr>
          <w:rStyle w:val="grame"/>
          <w:sz w:val="28"/>
          <w:szCs w:val="28"/>
        </w:rPr>
        <w:t>утратившим</w:t>
      </w:r>
      <w:r>
        <w:rPr>
          <w:rStyle w:val="grame"/>
          <w:sz w:val="28"/>
          <w:szCs w:val="28"/>
        </w:rPr>
        <w:t>и</w:t>
      </w:r>
      <w:r w:rsidRPr="00DE3172">
        <w:rPr>
          <w:sz w:val="28"/>
          <w:szCs w:val="28"/>
        </w:rPr>
        <w:t xml:space="preserve"> силу решени</w:t>
      </w:r>
      <w:r>
        <w:rPr>
          <w:sz w:val="28"/>
          <w:szCs w:val="28"/>
        </w:rPr>
        <w:t>й</w:t>
      </w:r>
      <w:r w:rsidRPr="00DE3172">
        <w:rPr>
          <w:sz w:val="28"/>
          <w:szCs w:val="28"/>
        </w:rPr>
        <w:t xml:space="preserve"> Муниципального Совета Тутаевского муниципального </w:t>
      </w:r>
      <w:r>
        <w:rPr>
          <w:sz w:val="28"/>
          <w:szCs w:val="28"/>
        </w:rPr>
        <w:t xml:space="preserve">района </w:t>
      </w:r>
      <w:r w:rsidRPr="00DE3172">
        <w:rPr>
          <w:sz w:val="28"/>
          <w:szCs w:val="28"/>
        </w:rPr>
        <w:t>от 28.03.2013 № 19–г</w:t>
      </w:r>
      <w:r>
        <w:rPr>
          <w:sz w:val="28"/>
          <w:szCs w:val="28"/>
        </w:rPr>
        <w:t xml:space="preserve">, </w:t>
      </w:r>
      <w:r w:rsidRPr="00C4286D">
        <w:rPr>
          <w:sz w:val="28"/>
          <w:szCs w:val="28"/>
        </w:rPr>
        <w:t>от 23.01.2014 № 57-г</w:t>
      </w:r>
    </w:p>
    <w:p w:rsidR="00B57618" w:rsidRDefault="00B57618" w:rsidP="004673F5"/>
    <w:p w:rsidR="00B57618" w:rsidRDefault="00B57618" w:rsidP="004673F5"/>
    <w:p w:rsidR="00B57618" w:rsidRDefault="00B57618" w:rsidP="00DE317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E3172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Федеральным законом </w:t>
      </w:r>
      <w:r w:rsidRPr="00A30889">
        <w:rPr>
          <w:rFonts w:ascii="Times New Roman" w:hAnsi="Times New Roman" w:cs="Times New Roman"/>
          <w:sz w:val="28"/>
          <w:szCs w:val="28"/>
        </w:rPr>
        <w:t xml:space="preserve">от 29.12.2015 N 406-ФЗ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30889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A30889">
        <w:rPr>
          <w:rFonts w:ascii="Times New Roman" w:hAnsi="Times New Roman" w:cs="Times New Roman"/>
          <w:sz w:val="28"/>
          <w:szCs w:val="28"/>
        </w:rPr>
        <w:t xml:space="preserve"> </w:t>
      </w:r>
      <w:r w:rsidRPr="00DE3172">
        <w:rPr>
          <w:rFonts w:ascii="Times New Roman" w:hAnsi="Times New Roman" w:cs="Times New Roman"/>
          <w:sz w:val="28"/>
          <w:szCs w:val="28"/>
        </w:rPr>
        <w:t>статьей 47.2 Бюджетного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Тутаевского муниципального района, Муниципальный С</w:t>
      </w:r>
      <w:r w:rsidRPr="00BD4AFA">
        <w:rPr>
          <w:rFonts w:ascii="Times New Roman" w:hAnsi="Times New Roman" w:cs="Times New Roman"/>
          <w:sz w:val="28"/>
          <w:szCs w:val="28"/>
        </w:rPr>
        <w:t>овет Тутаевского муниципального района</w:t>
      </w:r>
    </w:p>
    <w:p w:rsidR="00B57618" w:rsidRDefault="00B57618" w:rsidP="00BD4A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57618" w:rsidRDefault="00B57618" w:rsidP="00BD4AFA">
      <w:pPr>
        <w:jc w:val="both"/>
      </w:pPr>
      <w:r w:rsidRPr="000A1FC1">
        <w:t>РЕШИЛ:</w:t>
      </w:r>
    </w:p>
    <w:p w:rsidR="00B57618" w:rsidRDefault="00B57618" w:rsidP="00DE3172">
      <w:pPr>
        <w:autoSpaceDE w:val="0"/>
        <w:autoSpaceDN w:val="0"/>
        <w:adjustRightInd w:val="0"/>
        <w:ind w:right="-2"/>
        <w:jc w:val="both"/>
      </w:pPr>
    </w:p>
    <w:p w:rsidR="00B57618" w:rsidRDefault="00B57618" w:rsidP="00DE317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C428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E3172">
        <w:rPr>
          <w:rFonts w:ascii="Times New Roman" w:hAnsi="Times New Roman" w:cs="Times New Roman"/>
          <w:sz w:val="28"/>
          <w:szCs w:val="28"/>
        </w:rPr>
        <w:t>ризнать 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E3172">
        <w:rPr>
          <w:rFonts w:ascii="Times New Roman" w:hAnsi="Times New Roman" w:cs="Times New Roman"/>
          <w:sz w:val="28"/>
          <w:szCs w:val="28"/>
        </w:rPr>
        <w:t xml:space="preserve"> силу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E3172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3172">
        <w:rPr>
          <w:rFonts w:ascii="Times New Roman" w:hAnsi="Times New Roman" w:cs="Times New Roman"/>
          <w:sz w:val="28"/>
          <w:szCs w:val="28"/>
        </w:rPr>
        <w:t xml:space="preserve"> Муниципального Совета Тутаевского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DE3172">
        <w:rPr>
          <w:rFonts w:ascii="Times New Roman" w:hAnsi="Times New Roman" w:cs="Times New Roman"/>
          <w:sz w:val="28"/>
          <w:szCs w:val="28"/>
        </w:rPr>
        <w:t>айона от 28.03.2013 № 19–г «Об утверждении Положения о порядке признания безнадежной к взысканию и списания задолженности по арендной плате и пеням за муниципальное имущество и земельные участки, находящиеся в собственности Тутаевского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3172">
        <w:rPr>
          <w:rFonts w:ascii="Times New Roman" w:hAnsi="Times New Roman" w:cs="Times New Roman"/>
          <w:sz w:val="28"/>
          <w:szCs w:val="28"/>
        </w:rPr>
        <w:t>района, и земельные участки, государственная собственность на которые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3172">
        <w:rPr>
          <w:rFonts w:ascii="Times New Roman" w:hAnsi="Times New Roman" w:cs="Times New Roman"/>
          <w:sz w:val="28"/>
          <w:szCs w:val="28"/>
        </w:rPr>
        <w:t>разграничена, расположенные на территории Тут</w:t>
      </w:r>
      <w:r>
        <w:rPr>
          <w:rFonts w:ascii="Times New Roman" w:hAnsi="Times New Roman" w:cs="Times New Roman"/>
          <w:sz w:val="28"/>
          <w:szCs w:val="28"/>
        </w:rPr>
        <w:t>аевского муниципального района»,</w:t>
      </w:r>
      <w:r w:rsidRPr="00C4286D">
        <w:rPr>
          <w:rFonts w:ascii="Times New Roman" w:hAnsi="Times New Roman" w:cs="Times New Roman"/>
          <w:sz w:val="28"/>
          <w:szCs w:val="28"/>
        </w:rPr>
        <w:t xml:space="preserve"> от 23.01.2014 № 57-г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hyperlink r:id="rId8" w:history="1">
        <w:r w:rsidRPr="00C4286D">
          <w:rPr>
            <w:rFonts w:ascii="Times New Roman" w:hAnsi="Times New Roman" w:cs="Times New Roman"/>
            <w:sz w:val="28"/>
            <w:szCs w:val="28"/>
          </w:rPr>
          <w:t>О внесении изменений в Положение о порядке признания безнадежной к взысканию и списания задолженности по арендной плате и пеням за муниципальное имущество и земельные участки, находящиеся в собственности Тутаевского муниципального района, и земельные участки, государственная собственность на которые не разграничена, расположенные на территории Тутаевского муниципального района, утвержденное решением Муниципального Совета ТМР от 28.03.2013 № 19-г</w:t>
        </w:r>
      </w:hyperlink>
      <w:r w:rsidRPr="00C4286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57618" w:rsidRPr="00B044E4" w:rsidRDefault="00B57618" w:rsidP="00FC1921">
      <w:pPr>
        <w:ind w:firstLine="720"/>
        <w:jc w:val="both"/>
      </w:pPr>
      <w:r>
        <w:t xml:space="preserve">3. </w:t>
      </w:r>
      <w:r w:rsidRPr="00FC1921">
        <w:t>Контроль за исполнением настоящего решения возложить на постоянную комиссию Муниципального Совета Тутаевского муниципального района по экономической политике и вопросам местного самоуправления (Коротков С.Ю.).</w:t>
      </w:r>
    </w:p>
    <w:p w:rsidR="00B57618" w:rsidRPr="00FC1921" w:rsidRDefault="00B57618" w:rsidP="00FC1921">
      <w:pPr>
        <w:pStyle w:val="BodyText2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C1921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после его официального опубликования</w:t>
      </w:r>
      <w:r w:rsidRPr="00FC1921">
        <w:rPr>
          <w:sz w:val="28"/>
          <w:szCs w:val="28"/>
        </w:rPr>
        <w:t>.</w:t>
      </w:r>
    </w:p>
    <w:p w:rsidR="00B57618" w:rsidRDefault="00B57618" w:rsidP="00817790">
      <w:pPr>
        <w:pStyle w:val="Heading9"/>
        <w:tabs>
          <w:tab w:val="left" w:pos="708"/>
        </w:tabs>
        <w:rPr>
          <w:rFonts w:ascii="Times New Roman" w:hAnsi="Times New Roman" w:cs="Times New Roman"/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  <w:r>
        <w:rPr>
          <w:sz w:val="28"/>
          <w:szCs w:val="28"/>
        </w:rPr>
        <w:t>Тутаевского муниципального района                                             В.А. Кудричев</w:t>
      </w: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4673F5">
      <w:pPr>
        <w:pStyle w:val="BodyText2"/>
        <w:jc w:val="both"/>
        <w:rPr>
          <w:sz w:val="28"/>
          <w:szCs w:val="28"/>
        </w:rPr>
      </w:pPr>
    </w:p>
    <w:p w:rsidR="00B57618" w:rsidRDefault="00B57618" w:rsidP="00ED76A7">
      <w:pPr>
        <w:pStyle w:val="BodyTextIndent3"/>
        <w:ind w:right="-172" w:firstLine="0"/>
      </w:pPr>
    </w:p>
    <w:p w:rsidR="00B57618" w:rsidRDefault="00B57618" w:rsidP="00FC1921">
      <w:pPr>
        <w:pStyle w:val="BodyTextIndent3"/>
        <w:ind w:right="-222" w:firstLine="0"/>
        <w:rPr>
          <w:sz w:val="24"/>
          <w:szCs w:val="24"/>
        </w:rPr>
      </w:pPr>
      <w:r w:rsidRPr="00322579">
        <w:rPr>
          <w:i/>
          <w:iCs/>
          <w:sz w:val="24"/>
          <w:szCs w:val="24"/>
        </w:rPr>
        <w:t>Исполнитель:</w:t>
      </w:r>
      <w:r>
        <w:rPr>
          <w:sz w:val="24"/>
          <w:szCs w:val="24"/>
        </w:rPr>
        <w:t xml:space="preserve"> Чеботарев Иван Анатольевич</w:t>
      </w:r>
      <w:r w:rsidRPr="00322579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322579">
        <w:rPr>
          <w:sz w:val="24"/>
          <w:szCs w:val="24"/>
        </w:rPr>
        <w:t xml:space="preserve"> </w:t>
      </w:r>
    </w:p>
    <w:p w:rsidR="00B57618" w:rsidRDefault="00B57618" w:rsidP="00FC1921">
      <w:pPr>
        <w:pStyle w:val="BodyTextIndent3"/>
        <w:ind w:right="-222" w:firstLine="0"/>
        <w:rPr>
          <w:sz w:val="24"/>
          <w:szCs w:val="24"/>
          <w:u w:val="single"/>
        </w:rPr>
      </w:pPr>
      <w:r>
        <w:rPr>
          <w:sz w:val="24"/>
          <w:szCs w:val="24"/>
        </w:rPr>
        <w:t>к</w:t>
      </w:r>
      <w:r w:rsidRPr="00322579">
        <w:rPr>
          <w:sz w:val="24"/>
          <w:szCs w:val="24"/>
        </w:rPr>
        <w:t xml:space="preserve">онсультант - юрист  ДМИ Администрации ТМР   </w:t>
      </w:r>
      <w:r>
        <w:rPr>
          <w:sz w:val="24"/>
          <w:szCs w:val="24"/>
        </w:rPr>
        <w:t xml:space="preserve">                </w:t>
      </w:r>
      <w:r w:rsidRPr="0032257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</w:t>
      </w:r>
      <w:r w:rsidRPr="003225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322579">
        <w:rPr>
          <w:sz w:val="24"/>
          <w:szCs w:val="24"/>
        </w:rPr>
        <w:t xml:space="preserve">___________ </w:t>
      </w:r>
      <w:r w:rsidRPr="00322579">
        <w:rPr>
          <w:sz w:val="24"/>
          <w:szCs w:val="24"/>
          <w:u w:val="single"/>
        </w:rPr>
        <w:t>«     »</w:t>
      </w:r>
      <w:r w:rsidRPr="00322579">
        <w:rPr>
          <w:sz w:val="24"/>
          <w:szCs w:val="24"/>
        </w:rPr>
        <w:t>____2016г.</w:t>
      </w:r>
      <w:r w:rsidRPr="00322579">
        <w:rPr>
          <w:sz w:val="24"/>
          <w:szCs w:val="24"/>
          <w:u w:val="single"/>
        </w:rPr>
        <w:t xml:space="preserve"> </w:t>
      </w:r>
    </w:p>
    <w:p w:rsidR="00B57618" w:rsidRPr="00FC1921" w:rsidRDefault="00B57618" w:rsidP="00FC1921">
      <w:pPr>
        <w:pStyle w:val="BodyTextIndent3"/>
        <w:ind w:right="-222" w:firstLine="0"/>
        <w:rPr>
          <w:sz w:val="24"/>
          <w:szCs w:val="24"/>
        </w:rPr>
      </w:pPr>
      <w:r w:rsidRPr="00FC1921">
        <w:rPr>
          <w:sz w:val="24"/>
          <w:szCs w:val="24"/>
        </w:rPr>
        <w:t>7-08-69</w:t>
      </w:r>
    </w:p>
    <w:p w:rsidR="00B57618" w:rsidRDefault="00B57618" w:rsidP="00ED76A7">
      <w:pPr>
        <w:pStyle w:val="BodyTextIndent3"/>
        <w:ind w:right="-222" w:firstLine="0"/>
        <w:rPr>
          <w:i/>
          <w:iCs/>
          <w:sz w:val="24"/>
          <w:szCs w:val="24"/>
        </w:rPr>
      </w:pPr>
    </w:p>
    <w:p w:rsidR="00B57618" w:rsidRDefault="00B57618" w:rsidP="00ED76A7">
      <w:pPr>
        <w:pStyle w:val="BodyTextIndent3"/>
        <w:ind w:right="-222" w:firstLine="0"/>
        <w:rPr>
          <w:i/>
          <w:iCs/>
          <w:sz w:val="24"/>
          <w:szCs w:val="24"/>
        </w:rPr>
      </w:pPr>
    </w:p>
    <w:p w:rsidR="00B57618" w:rsidRPr="00322579" w:rsidRDefault="00B57618" w:rsidP="00ED76A7">
      <w:pPr>
        <w:pStyle w:val="BodyTextIndent3"/>
        <w:ind w:right="-222" w:firstLine="0"/>
        <w:rPr>
          <w:b/>
          <w:bCs/>
          <w:i/>
          <w:iCs/>
          <w:sz w:val="24"/>
          <w:szCs w:val="24"/>
        </w:rPr>
      </w:pPr>
      <w:r w:rsidRPr="00322579">
        <w:rPr>
          <w:i/>
          <w:iCs/>
          <w:sz w:val="24"/>
          <w:szCs w:val="24"/>
        </w:rPr>
        <w:t>Согласовано:</w:t>
      </w:r>
    </w:p>
    <w:p w:rsidR="00B57618" w:rsidRPr="002D4A18" w:rsidRDefault="00B57618" w:rsidP="00ED76A7">
      <w:pPr>
        <w:pStyle w:val="BodyTextIndent3"/>
        <w:ind w:right="-222"/>
        <w:rPr>
          <w:b/>
          <w:bCs/>
          <w:i/>
          <w:iCs/>
        </w:rPr>
      </w:pPr>
    </w:p>
    <w:p w:rsidR="00B57618" w:rsidRPr="00ED76A7" w:rsidRDefault="00B57618" w:rsidP="00BC3CC9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  <w:r w:rsidRPr="00ED76A7">
        <w:rPr>
          <w:sz w:val="24"/>
          <w:szCs w:val="24"/>
        </w:rPr>
        <w:t xml:space="preserve">Заместитель Главы Администрации ТМР </w:t>
      </w:r>
    </w:p>
    <w:p w:rsidR="00B57618" w:rsidRPr="00ED76A7" w:rsidRDefault="00B57618" w:rsidP="00BC3CC9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  <w:r w:rsidRPr="00ED76A7">
        <w:rPr>
          <w:sz w:val="24"/>
          <w:szCs w:val="24"/>
        </w:rPr>
        <w:t>по имущественным вопросам –</w:t>
      </w:r>
    </w:p>
    <w:p w:rsidR="00B57618" w:rsidRPr="00ED76A7" w:rsidRDefault="00B57618" w:rsidP="00BC3CC9">
      <w:pPr>
        <w:tabs>
          <w:tab w:val="left" w:pos="6663"/>
        </w:tabs>
        <w:ind w:left="-284" w:right="-172"/>
        <w:rPr>
          <w:sz w:val="24"/>
          <w:szCs w:val="24"/>
        </w:rPr>
      </w:pPr>
      <w:r w:rsidRPr="00ED76A7">
        <w:rPr>
          <w:sz w:val="24"/>
          <w:szCs w:val="24"/>
        </w:rPr>
        <w:t>директор ДМИ Администрации ТМР                О.Р. Коншин   ____________«___» ____2016г.</w:t>
      </w:r>
    </w:p>
    <w:p w:rsidR="00B57618" w:rsidRPr="00ED76A7" w:rsidRDefault="00B57618" w:rsidP="00BC3CC9">
      <w:pPr>
        <w:tabs>
          <w:tab w:val="left" w:pos="6663"/>
        </w:tabs>
        <w:ind w:left="-284" w:right="-172"/>
        <w:jc w:val="both"/>
        <w:rPr>
          <w:sz w:val="24"/>
          <w:szCs w:val="24"/>
        </w:rPr>
      </w:pP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ED76A7">
        <w:rPr>
          <w:sz w:val="24"/>
          <w:szCs w:val="24"/>
        </w:rPr>
        <w:t xml:space="preserve">Начальник юридического отдела                      </w:t>
      </w: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ED76A7">
        <w:rPr>
          <w:sz w:val="24"/>
          <w:szCs w:val="24"/>
        </w:rPr>
        <w:t xml:space="preserve">административно-правового управления </w:t>
      </w: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ED76A7">
        <w:rPr>
          <w:sz w:val="24"/>
          <w:szCs w:val="24"/>
        </w:rPr>
        <w:t>Администрации ТМР                                            В.В. Коннов      __________  «___» ___ 2016г.</w:t>
      </w: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ED76A7">
        <w:rPr>
          <w:sz w:val="24"/>
          <w:szCs w:val="24"/>
        </w:rPr>
        <w:t xml:space="preserve">Управляющий делами </w:t>
      </w: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ED76A7">
        <w:rPr>
          <w:sz w:val="24"/>
          <w:szCs w:val="24"/>
        </w:rPr>
        <w:t>Администрации ТМР                                        С.В. Балясникова ___________ «___» ___ 2016г.</w:t>
      </w:r>
    </w:p>
    <w:p w:rsidR="00B57618" w:rsidRDefault="00B57618" w:rsidP="00BC3CC9">
      <w:pPr>
        <w:tabs>
          <w:tab w:val="left" w:pos="6663"/>
        </w:tabs>
        <w:ind w:left="-284" w:right="-290"/>
        <w:rPr>
          <w:sz w:val="24"/>
          <w:szCs w:val="24"/>
        </w:rPr>
      </w:pPr>
    </w:p>
    <w:p w:rsidR="00B57618" w:rsidRDefault="00B57618" w:rsidP="00AD1A7D">
      <w:pPr>
        <w:tabs>
          <w:tab w:val="left" w:pos="6663"/>
        </w:tabs>
        <w:ind w:left="-284" w:right="-6"/>
        <w:rPr>
          <w:sz w:val="24"/>
          <w:szCs w:val="24"/>
        </w:rPr>
      </w:pPr>
      <w:r w:rsidRPr="00AD1A7D">
        <w:rPr>
          <w:sz w:val="24"/>
          <w:szCs w:val="24"/>
        </w:rPr>
        <w:t xml:space="preserve">Заместитель Главы Администрации ТМР </w:t>
      </w:r>
    </w:p>
    <w:p w:rsidR="00B57618" w:rsidRDefault="00B57618" w:rsidP="00AD1A7D">
      <w:pPr>
        <w:tabs>
          <w:tab w:val="left" w:pos="6663"/>
        </w:tabs>
        <w:ind w:left="-284" w:right="-6"/>
        <w:rPr>
          <w:sz w:val="24"/>
          <w:szCs w:val="24"/>
        </w:rPr>
      </w:pPr>
      <w:r w:rsidRPr="00AD1A7D">
        <w:rPr>
          <w:sz w:val="24"/>
          <w:szCs w:val="24"/>
        </w:rPr>
        <w:t xml:space="preserve">по финансовым вопросам </w:t>
      </w:r>
      <w:r>
        <w:rPr>
          <w:sz w:val="24"/>
          <w:szCs w:val="24"/>
        </w:rPr>
        <w:t>–</w:t>
      </w:r>
    </w:p>
    <w:p w:rsidR="00B57618" w:rsidRPr="002D4A18" w:rsidRDefault="00B57618" w:rsidP="00AD1A7D">
      <w:pPr>
        <w:tabs>
          <w:tab w:val="left" w:pos="6663"/>
        </w:tabs>
        <w:ind w:left="-284" w:right="-6"/>
        <w:rPr>
          <w:sz w:val="24"/>
          <w:szCs w:val="24"/>
        </w:rPr>
      </w:pPr>
      <w:r w:rsidRPr="00AD1A7D">
        <w:rPr>
          <w:sz w:val="24"/>
          <w:szCs w:val="24"/>
        </w:rPr>
        <w:t>директор департамента финансов</w:t>
      </w:r>
      <w:r>
        <w:rPr>
          <w:sz w:val="24"/>
          <w:szCs w:val="24"/>
        </w:rPr>
        <w:t xml:space="preserve">                       М.К. Новикова ___________ «___» ____ 2016г.</w:t>
      </w:r>
      <w:r w:rsidRPr="002D4A18">
        <w:rPr>
          <w:sz w:val="24"/>
          <w:szCs w:val="24"/>
        </w:rPr>
        <w:t xml:space="preserve"> </w:t>
      </w:r>
    </w:p>
    <w:p w:rsidR="00B57618" w:rsidRDefault="00B57618" w:rsidP="00BC3CC9">
      <w:pPr>
        <w:ind w:left="-284" w:right="-222"/>
        <w:rPr>
          <w:sz w:val="24"/>
          <w:szCs w:val="24"/>
        </w:rPr>
      </w:pPr>
    </w:p>
    <w:p w:rsidR="00B57618" w:rsidRPr="005F46EB" w:rsidRDefault="00B57618" w:rsidP="00AD1A7D">
      <w:pPr>
        <w:spacing w:after="120"/>
        <w:ind w:left="267"/>
        <w:rPr>
          <w:lang w:eastAsia="en-US"/>
        </w:rPr>
      </w:pPr>
    </w:p>
    <w:p w:rsidR="00B57618" w:rsidRPr="00ED76A7" w:rsidRDefault="00B57618" w:rsidP="00BC3CC9">
      <w:pPr>
        <w:ind w:left="-284" w:right="-222"/>
        <w:rPr>
          <w:sz w:val="24"/>
          <w:szCs w:val="24"/>
        </w:rPr>
      </w:pP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B57618" w:rsidRDefault="00B57618" w:rsidP="00BC3CC9">
      <w:pPr>
        <w:tabs>
          <w:tab w:val="left" w:pos="6663"/>
        </w:tabs>
        <w:ind w:left="-284" w:right="-290"/>
        <w:rPr>
          <w:sz w:val="24"/>
          <w:szCs w:val="24"/>
        </w:rPr>
      </w:pPr>
      <w:r>
        <w:rPr>
          <w:sz w:val="24"/>
          <w:szCs w:val="24"/>
        </w:rPr>
        <w:t>Первый заместитель</w:t>
      </w:r>
    </w:p>
    <w:p w:rsidR="00B57618" w:rsidRPr="00ED76A7" w:rsidRDefault="00B57618" w:rsidP="00840749">
      <w:pPr>
        <w:tabs>
          <w:tab w:val="left" w:pos="6663"/>
        </w:tabs>
        <w:ind w:left="-284" w:right="-290"/>
        <w:rPr>
          <w:sz w:val="24"/>
          <w:szCs w:val="24"/>
        </w:rPr>
      </w:pPr>
      <w:r w:rsidRPr="00ED76A7">
        <w:rPr>
          <w:sz w:val="24"/>
          <w:szCs w:val="24"/>
        </w:rPr>
        <w:t xml:space="preserve"> Главы Администрации ТМР </w:t>
      </w:r>
      <w:r>
        <w:rPr>
          <w:sz w:val="24"/>
          <w:szCs w:val="24"/>
        </w:rPr>
        <w:t xml:space="preserve">                               </w:t>
      </w:r>
      <w:r w:rsidRPr="00ED76A7">
        <w:rPr>
          <w:sz w:val="24"/>
          <w:szCs w:val="24"/>
        </w:rPr>
        <w:t>Е.Н. Ткачук _____________ «___» ___ 2016г.</w:t>
      </w: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ED76A7">
        <w:rPr>
          <w:sz w:val="24"/>
          <w:szCs w:val="24"/>
        </w:rPr>
        <w:t>Электронная копия сдана                                                             ____________ «___» ___ 2016г.</w:t>
      </w: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  <w:r w:rsidRPr="00ED76A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      </w:t>
      </w:r>
      <w:r w:rsidRPr="003333E9">
        <w:rPr>
          <w:sz w:val="24"/>
          <w:szCs w:val="24"/>
        </w:rPr>
        <w:t>04-066</w:t>
      </w: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B57618" w:rsidRPr="00ED76A7" w:rsidRDefault="00B57618" w:rsidP="00BC3CC9">
      <w:pPr>
        <w:tabs>
          <w:tab w:val="left" w:pos="6663"/>
        </w:tabs>
        <w:ind w:left="-284" w:right="-222"/>
        <w:rPr>
          <w:sz w:val="24"/>
          <w:szCs w:val="24"/>
        </w:rPr>
      </w:pPr>
    </w:p>
    <w:p w:rsidR="00B57618" w:rsidRPr="00ED76A7" w:rsidRDefault="00B57618" w:rsidP="00ED76A7">
      <w:pPr>
        <w:tabs>
          <w:tab w:val="left" w:pos="6663"/>
        </w:tabs>
        <w:ind w:right="-222"/>
        <w:rPr>
          <w:sz w:val="24"/>
          <w:szCs w:val="24"/>
        </w:rPr>
      </w:pPr>
      <w:r w:rsidRPr="00ED76A7">
        <w:rPr>
          <w:sz w:val="24"/>
          <w:szCs w:val="24"/>
        </w:rPr>
        <w:t>Специальные отметки: _________________________________________________________</w:t>
      </w:r>
    </w:p>
    <w:p w:rsidR="00B57618" w:rsidRPr="00ED76A7" w:rsidRDefault="00B57618" w:rsidP="00ED76A7">
      <w:pPr>
        <w:pStyle w:val="BodyTextIndent3"/>
        <w:ind w:right="-222"/>
        <w:rPr>
          <w:b/>
          <w:bCs/>
          <w:sz w:val="24"/>
          <w:szCs w:val="24"/>
        </w:rPr>
      </w:pPr>
    </w:p>
    <w:p w:rsidR="00B57618" w:rsidRPr="00ED76A7" w:rsidRDefault="00B57618" w:rsidP="00ED76A7">
      <w:pPr>
        <w:tabs>
          <w:tab w:val="left" w:pos="6663"/>
        </w:tabs>
        <w:ind w:right="-222"/>
        <w:rPr>
          <w:sz w:val="24"/>
          <w:szCs w:val="24"/>
        </w:rPr>
      </w:pPr>
    </w:p>
    <w:p w:rsidR="00B57618" w:rsidRPr="00ED76A7" w:rsidRDefault="00B57618" w:rsidP="00ED76A7">
      <w:pPr>
        <w:tabs>
          <w:tab w:val="left" w:pos="6663"/>
        </w:tabs>
        <w:ind w:right="-6"/>
        <w:rPr>
          <w:sz w:val="24"/>
          <w:szCs w:val="24"/>
        </w:rPr>
      </w:pPr>
    </w:p>
    <w:p w:rsidR="00B57618" w:rsidRPr="00ED76A7" w:rsidRDefault="00B57618" w:rsidP="00ED76A7">
      <w:pPr>
        <w:tabs>
          <w:tab w:val="left" w:pos="6663"/>
        </w:tabs>
        <w:ind w:right="-6"/>
        <w:rPr>
          <w:sz w:val="24"/>
          <w:szCs w:val="24"/>
        </w:rPr>
      </w:pPr>
    </w:p>
    <w:p w:rsidR="00B57618" w:rsidRPr="00ED76A7" w:rsidRDefault="00B57618" w:rsidP="00ED76A7">
      <w:pPr>
        <w:tabs>
          <w:tab w:val="left" w:pos="6663"/>
        </w:tabs>
        <w:ind w:right="-6"/>
        <w:rPr>
          <w:sz w:val="24"/>
          <w:szCs w:val="24"/>
        </w:rPr>
      </w:pPr>
      <w:r w:rsidRPr="00ED76A7">
        <w:rPr>
          <w:sz w:val="24"/>
          <w:szCs w:val="24"/>
        </w:rPr>
        <w:t>Рассылка:</w:t>
      </w:r>
    </w:p>
    <w:p w:rsidR="00B57618" w:rsidRDefault="00B57618" w:rsidP="00ED76A7">
      <w:pPr>
        <w:tabs>
          <w:tab w:val="left" w:pos="6663"/>
        </w:tabs>
        <w:ind w:right="-6"/>
        <w:rPr>
          <w:sz w:val="24"/>
          <w:szCs w:val="24"/>
        </w:rPr>
      </w:pPr>
      <w:r>
        <w:rPr>
          <w:sz w:val="24"/>
          <w:szCs w:val="24"/>
        </w:rPr>
        <w:t>ДМИ АТМР-1;</w:t>
      </w:r>
    </w:p>
    <w:p w:rsidR="00B57618" w:rsidRPr="00ED76A7" w:rsidRDefault="00B57618" w:rsidP="00ED76A7">
      <w:pPr>
        <w:tabs>
          <w:tab w:val="left" w:pos="6663"/>
        </w:tabs>
        <w:ind w:right="-6"/>
        <w:rPr>
          <w:sz w:val="24"/>
          <w:szCs w:val="24"/>
        </w:rPr>
      </w:pPr>
      <w:r>
        <w:rPr>
          <w:sz w:val="24"/>
          <w:szCs w:val="24"/>
        </w:rPr>
        <w:t>ДФ АТМР-1.</w:t>
      </w:r>
    </w:p>
    <w:p w:rsidR="00B57618" w:rsidRDefault="00B57618" w:rsidP="00ED76A7">
      <w:pPr>
        <w:pStyle w:val="BodyTextIndent3"/>
        <w:ind w:right="-2" w:firstLine="0"/>
        <w:rPr>
          <w:b/>
          <w:bCs/>
          <w:i/>
          <w:iCs/>
          <w:sz w:val="24"/>
          <w:szCs w:val="24"/>
        </w:rPr>
      </w:pPr>
    </w:p>
    <w:p w:rsidR="00B57618" w:rsidRDefault="00B57618" w:rsidP="00ED76A7">
      <w:pPr>
        <w:pStyle w:val="BodyTextIndent3"/>
        <w:ind w:right="-2" w:firstLine="0"/>
        <w:rPr>
          <w:b/>
          <w:bCs/>
          <w:i/>
          <w:iCs/>
          <w:sz w:val="24"/>
          <w:szCs w:val="24"/>
        </w:rPr>
      </w:pPr>
    </w:p>
    <w:p w:rsidR="00B57618" w:rsidRDefault="00B57618" w:rsidP="00ED76A7">
      <w:pPr>
        <w:pStyle w:val="BodyTextIndent3"/>
        <w:ind w:right="-2" w:firstLine="0"/>
        <w:rPr>
          <w:b/>
          <w:bCs/>
          <w:i/>
          <w:iCs/>
          <w:sz w:val="24"/>
          <w:szCs w:val="24"/>
        </w:rPr>
      </w:pPr>
    </w:p>
    <w:p w:rsidR="00B57618" w:rsidRDefault="00B57618" w:rsidP="00ED76A7">
      <w:pPr>
        <w:pStyle w:val="BodyTextIndent3"/>
        <w:ind w:right="-2" w:firstLine="0"/>
        <w:rPr>
          <w:b/>
          <w:bCs/>
          <w:i/>
          <w:iCs/>
          <w:sz w:val="24"/>
          <w:szCs w:val="24"/>
        </w:rPr>
      </w:pPr>
    </w:p>
    <w:p w:rsidR="00B57618" w:rsidRDefault="00B57618" w:rsidP="00ED76A7">
      <w:pPr>
        <w:pStyle w:val="BodyTextIndent3"/>
        <w:ind w:right="-2" w:firstLine="0"/>
        <w:rPr>
          <w:b/>
          <w:bCs/>
          <w:i/>
          <w:iCs/>
          <w:sz w:val="24"/>
          <w:szCs w:val="24"/>
        </w:rPr>
      </w:pPr>
    </w:p>
    <w:p w:rsidR="00B57618" w:rsidRDefault="00B57618" w:rsidP="00ED76A7">
      <w:pPr>
        <w:pStyle w:val="BodyTextIndent3"/>
        <w:ind w:right="-2" w:firstLine="0"/>
        <w:rPr>
          <w:b/>
          <w:bCs/>
          <w:i/>
          <w:iCs/>
          <w:sz w:val="24"/>
          <w:szCs w:val="24"/>
        </w:rPr>
      </w:pPr>
    </w:p>
    <w:p w:rsidR="00B57618" w:rsidRDefault="00B57618" w:rsidP="00ED76A7">
      <w:pPr>
        <w:pStyle w:val="BodyTextIndent3"/>
        <w:ind w:right="-2" w:firstLine="0"/>
        <w:rPr>
          <w:b/>
          <w:bCs/>
          <w:i/>
          <w:iCs/>
          <w:sz w:val="24"/>
          <w:szCs w:val="24"/>
        </w:rPr>
      </w:pPr>
    </w:p>
    <w:p w:rsidR="00B57618" w:rsidRDefault="00B57618" w:rsidP="00ED76A7">
      <w:pPr>
        <w:pStyle w:val="BodyTextIndent3"/>
        <w:ind w:right="-2" w:firstLine="0"/>
        <w:rPr>
          <w:i/>
          <w:iCs/>
          <w:sz w:val="24"/>
          <w:szCs w:val="24"/>
        </w:rPr>
      </w:pPr>
    </w:p>
    <w:sectPr w:rsidR="00B57618" w:rsidSect="00E06688">
      <w:headerReference w:type="default" r:id="rId9"/>
      <w:pgSz w:w="11906" w:h="16838"/>
      <w:pgMar w:top="1134" w:right="849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618" w:rsidRDefault="00B57618">
      <w:r>
        <w:separator/>
      </w:r>
    </w:p>
  </w:endnote>
  <w:endnote w:type="continuationSeparator" w:id="1">
    <w:p w:rsidR="00B57618" w:rsidRDefault="00B576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618" w:rsidRDefault="00B57618">
      <w:r>
        <w:separator/>
      </w:r>
    </w:p>
  </w:footnote>
  <w:footnote w:type="continuationSeparator" w:id="1">
    <w:p w:rsidR="00B57618" w:rsidRDefault="00B576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618" w:rsidRDefault="00B57618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B57618" w:rsidRDefault="00B5761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20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49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9D056A"/>
    <w:multiLevelType w:val="singleLevel"/>
    <w:tmpl w:val="DE38A4A4"/>
    <w:lvl w:ilvl="0">
      <w:start w:val="853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F1B73E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27800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43C2212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578476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3FE5D2F"/>
    <w:multiLevelType w:val="singleLevel"/>
    <w:tmpl w:val="321810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5F57F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6324"/>
    <w:rsid w:val="0006284B"/>
    <w:rsid w:val="00083470"/>
    <w:rsid w:val="000A1FC1"/>
    <w:rsid w:val="000B1802"/>
    <w:rsid w:val="000B7F03"/>
    <w:rsid w:val="000D683D"/>
    <w:rsid w:val="000F70E2"/>
    <w:rsid w:val="0010110C"/>
    <w:rsid w:val="00102BED"/>
    <w:rsid w:val="001206A4"/>
    <w:rsid w:val="001245D1"/>
    <w:rsid w:val="0013376B"/>
    <w:rsid w:val="00154C87"/>
    <w:rsid w:val="0017316B"/>
    <w:rsid w:val="001824DD"/>
    <w:rsid w:val="001D2B9E"/>
    <w:rsid w:val="001E657A"/>
    <w:rsid w:val="001F2066"/>
    <w:rsid w:val="00212823"/>
    <w:rsid w:val="00215875"/>
    <w:rsid w:val="00237F0B"/>
    <w:rsid w:val="002610D7"/>
    <w:rsid w:val="00272FEE"/>
    <w:rsid w:val="00292DE3"/>
    <w:rsid w:val="002D4A18"/>
    <w:rsid w:val="00312542"/>
    <w:rsid w:val="003211D8"/>
    <w:rsid w:val="00321E0C"/>
    <w:rsid w:val="00322579"/>
    <w:rsid w:val="0033333B"/>
    <w:rsid w:val="003333E9"/>
    <w:rsid w:val="00341F3A"/>
    <w:rsid w:val="00342B34"/>
    <w:rsid w:val="00361622"/>
    <w:rsid w:val="003A108C"/>
    <w:rsid w:val="003C21EC"/>
    <w:rsid w:val="003C7FDA"/>
    <w:rsid w:val="003E01DF"/>
    <w:rsid w:val="00433D4A"/>
    <w:rsid w:val="004559AE"/>
    <w:rsid w:val="004673F5"/>
    <w:rsid w:val="00474570"/>
    <w:rsid w:val="00481446"/>
    <w:rsid w:val="00485B5B"/>
    <w:rsid w:val="004F5452"/>
    <w:rsid w:val="005153D6"/>
    <w:rsid w:val="0057262E"/>
    <w:rsid w:val="0057650D"/>
    <w:rsid w:val="00583934"/>
    <w:rsid w:val="00587D9C"/>
    <w:rsid w:val="005A7447"/>
    <w:rsid w:val="005F46EB"/>
    <w:rsid w:val="005F75AA"/>
    <w:rsid w:val="00606C27"/>
    <w:rsid w:val="0064269A"/>
    <w:rsid w:val="006531D0"/>
    <w:rsid w:val="0065445B"/>
    <w:rsid w:val="00680800"/>
    <w:rsid w:val="006A6DD6"/>
    <w:rsid w:val="006B0508"/>
    <w:rsid w:val="006B3585"/>
    <w:rsid w:val="006B6CC5"/>
    <w:rsid w:val="006E4A10"/>
    <w:rsid w:val="007119F9"/>
    <w:rsid w:val="00720F56"/>
    <w:rsid w:val="00721002"/>
    <w:rsid w:val="007448C4"/>
    <w:rsid w:val="00802D33"/>
    <w:rsid w:val="008078B5"/>
    <w:rsid w:val="00811DD5"/>
    <w:rsid w:val="00817790"/>
    <w:rsid w:val="008255E1"/>
    <w:rsid w:val="00836E1C"/>
    <w:rsid w:val="00840749"/>
    <w:rsid w:val="00853F9A"/>
    <w:rsid w:val="00856F9D"/>
    <w:rsid w:val="008A27F9"/>
    <w:rsid w:val="008B729D"/>
    <w:rsid w:val="008C6716"/>
    <w:rsid w:val="008E74CD"/>
    <w:rsid w:val="00911A3F"/>
    <w:rsid w:val="00917AFF"/>
    <w:rsid w:val="00924A64"/>
    <w:rsid w:val="00930D83"/>
    <w:rsid w:val="0095703C"/>
    <w:rsid w:val="00977BE6"/>
    <w:rsid w:val="009A1DF7"/>
    <w:rsid w:val="009A27B6"/>
    <w:rsid w:val="009C6E91"/>
    <w:rsid w:val="009D417A"/>
    <w:rsid w:val="00A16CC9"/>
    <w:rsid w:val="00A209D6"/>
    <w:rsid w:val="00A30889"/>
    <w:rsid w:val="00A378E8"/>
    <w:rsid w:val="00A453BE"/>
    <w:rsid w:val="00A609E9"/>
    <w:rsid w:val="00A86E39"/>
    <w:rsid w:val="00A95C0B"/>
    <w:rsid w:val="00AA57FD"/>
    <w:rsid w:val="00AB5D9A"/>
    <w:rsid w:val="00AC2996"/>
    <w:rsid w:val="00AD1A7D"/>
    <w:rsid w:val="00B044E4"/>
    <w:rsid w:val="00B20110"/>
    <w:rsid w:val="00B57618"/>
    <w:rsid w:val="00B64B02"/>
    <w:rsid w:val="00B6695C"/>
    <w:rsid w:val="00B83A5B"/>
    <w:rsid w:val="00B96324"/>
    <w:rsid w:val="00BB2C58"/>
    <w:rsid w:val="00BC3CC9"/>
    <w:rsid w:val="00BD4AFA"/>
    <w:rsid w:val="00BD7FE9"/>
    <w:rsid w:val="00C24B1C"/>
    <w:rsid w:val="00C4286D"/>
    <w:rsid w:val="00C701C8"/>
    <w:rsid w:val="00C74CEC"/>
    <w:rsid w:val="00C83B5F"/>
    <w:rsid w:val="00C92699"/>
    <w:rsid w:val="00C94A5F"/>
    <w:rsid w:val="00CA48AB"/>
    <w:rsid w:val="00CA573D"/>
    <w:rsid w:val="00CC10BC"/>
    <w:rsid w:val="00CC5354"/>
    <w:rsid w:val="00CD1568"/>
    <w:rsid w:val="00CD2E93"/>
    <w:rsid w:val="00D06109"/>
    <w:rsid w:val="00D10D87"/>
    <w:rsid w:val="00D21A48"/>
    <w:rsid w:val="00D26A49"/>
    <w:rsid w:val="00D31DB1"/>
    <w:rsid w:val="00D51329"/>
    <w:rsid w:val="00D66AC2"/>
    <w:rsid w:val="00D738AA"/>
    <w:rsid w:val="00D8662B"/>
    <w:rsid w:val="00D962E6"/>
    <w:rsid w:val="00DB6FE4"/>
    <w:rsid w:val="00DE0F46"/>
    <w:rsid w:val="00DE14D9"/>
    <w:rsid w:val="00DE3172"/>
    <w:rsid w:val="00E04C6B"/>
    <w:rsid w:val="00E06688"/>
    <w:rsid w:val="00E1547F"/>
    <w:rsid w:val="00E3112D"/>
    <w:rsid w:val="00E37AE8"/>
    <w:rsid w:val="00E47740"/>
    <w:rsid w:val="00E51E2D"/>
    <w:rsid w:val="00E84827"/>
    <w:rsid w:val="00E9156C"/>
    <w:rsid w:val="00EA5B42"/>
    <w:rsid w:val="00EB08C6"/>
    <w:rsid w:val="00EC28D7"/>
    <w:rsid w:val="00EC55DD"/>
    <w:rsid w:val="00ED65E8"/>
    <w:rsid w:val="00ED76A7"/>
    <w:rsid w:val="00EF0D3E"/>
    <w:rsid w:val="00F030BC"/>
    <w:rsid w:val="00F054CE"/>
    <w:rsid w:val="00F57AE3"/>
    <w:rsid w:val="00F76F79"/>
    <w:rsid w:val="00F85BE8"/>
    <w:rsid w:val="00F94600"/>
    <w:rsid w:val="00FB4EB6"/>
    <w:rsid w:val="00FC1921"/>
    <w:rsid w:val="00FD1652"/>
    <w:rsid w:val="00FD2443"/>
    <w:rsid w:val="00FE2288"/>
    <w:rsid w:val="00FE3993"/>
    <w:rsid w:val="00FE7BE1"/>
    <w:rsid w:val="00FF6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FE9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D7FE9"/>
    <w:pPr>
      <w:keepNext/>
      <w:outlineLvl w:val="0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D7FE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41F3A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341F3A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BD7FE9"/>
    <w:pPr>
      <w:jc w:val="both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41F3A"/>
    <w:rPr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BD7FE9"/>
    <w:pPr>
      <w:ind w:firstLine="56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41F3A"/>
    <w:rPr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D7FE9"/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41F3A"/>
    <w:rPr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rsid w:val="00BD7FE9"/>
    <w:pPr>
      <w:ind w:firstLine="567"/>
      <w:jc w:val="both"/>
    </w:pPr>
    <w:rPr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1F3A"/>
    <w:rPr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BD7FE9"/>
    <w:pPr>
      <w:jc w:val="center"/>
    </w:pPr>
  </w:style>
  <w:style w:type="character" w:customStyle="1" w:styleId="TitleChar">
    <w:name w:val="Title Char"/>
    <w:basedOn w:val="DefaultParagraphFont"/>
    <w:link w:val="Title"/>
    <w:uiPriority w:val="99"/>
    <w:locked/>
    <w:rsid w:val="00341F3A"/>
    <w:rPr>
      <w:rFonts w:ascii="Cambria" w:hAnsi="Cambria" w:cs="Cambria"/>
      <w:b/>
      <w:bCs/>
      <w:kern w:val="28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BD7FE9"/>
    <w:pPr>
      <w:ind w:left="-284" w:firstLine="284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341F3A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BD7FE9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41F3A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D7F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1F3A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BD7FE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41F3A"/>
    <w:rPr>
      <w:sz w:val="28"/>
      <w:szCs w:val="28"/>
    </w:rPr>
  </w:style>
  <w:style w:type="character" w:styleId="PageNumber">
    <w:name w:val="page number"/>
    <w:basedOn w:val="DefaultParagraphFont"/>
    <w:uiPriority w:val="99"/>
    <w:rsid w:val="00BD7FE9"/>
  </w:style>
  <w:style w:type="paragraph" w:customStyle="1" w:styleId="CharChar">
    <w:name w:val="Char Char"/>
    <w:basedOn w:val="Normal"/>
    <w:uiPriority w:val="99"/>
    <w:rsid w:val="00E154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Знак"/>
    <w:basedOn w:val="Normal"/>
    <w:next w:val="Normal"/>
    <w:uiPriority w:val="99"/>
    <w:semiHidden/>
    <w:rsid w:val="00CC5354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2">
    <w:name w:val="c2"/>
    <w:basedOn w:val="Normal"/>
    <w:uiPriority w:val="99"/>
    <w:rsid w:val="00B64B02"/>
    <w:pPr>
      <w:spacing w:before="100" w:beforeAutospacing="1" w:after="100" w:afterAutospacing="1"/>
    </w:pPr>
    <w:rPr>
      <w:rFonts w:ascii="Arial Unicode MS" w:hAnsi="Arial Unicode MS" w:cs="Arial Unicode MS"/>
      <w:b/>
      <w:bCs/>
      <w:sz w:val="24"/>
      <w:szCs w:val="24"/>
    </w:rPr>
  </w:style>
  <w:style w:type="paragraph" w:customStyle="1" w:styleId="ConsPlusNormal">
    <w:name w:val="ConsPlusNormal"/>
    <w:uiPriority w:val="99"/>
    <w:rsid w:val="004673F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0">
    <w:name w:val="a"/>
    <w:basedOn w:val="Normal"/>
    <w:uiPriority w:val="99"/>
    <w:rsid w:val="00583934"/>
    <w:pPr>
      <w:spacing w:before="100" w:beforeAutospacing="1" w:after="100" w:afterAutospacing="1"/>
    </w:pPr>
    <w:rPr>
      <w:sz w:val="24"/>
      <w:szCs w:val="24"/>
    </w:rPr>
  </w:style>
  <w:style w:type="character" w:customStyle="1" w:styleId="grame">
    <w:name w:val="grame"/>
    <w:basedOn w:val="DefaultParagraphFont"/>
    <w:uiPriority w:val="99"/>
    <w:rsid w:val="00583934"/>
  </w:style>
  <w:style w:type="paragraph" w:styleId="NormalWeb">
    <w:name w:val="Normal (Web)"/>
    <w:basedOn w:val="Normal"/>
    <w:uiPriority w:val="99"/>
    <w:rsid w:val="00583934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Знак Знак1"/>
    <w:basedOn w:val="Normal"/>
    <w:uiPriority w:val="99"/>
    <w:rsid w:val="00AD1A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C428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40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taev.ru/index.php?option=com_content&amp;view=article&amp;layout=edit&amp;id=270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338</TotalTime>
  <Pages>3</Pages>
  <Words>510</Words>
  <Characters>2909</Characters>
  <Application>Microsoft Office Outlook</Application>
  <DocSecurity>0</DocSecurity>
  <Lines>0</Lines>
  <Paragraphs>0</Paragraphs>
  <ScaleCrop>false</ScaleCrop>
  <Company>ДМИ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1</dc:creator>
  <cp:keywords/>
  <dc:description/>
  <cp:lastModifiedBy>yurist1</cp:lastModifiedBy>
  <cp:revision>8</cp:revision>
  <cp:lastPrinted>2016-08-23T08:28:00Z</cp:lastPrinted>
  <dcterms:created xsi:type="dcterms:W3CDTF">2016-08-08T07:03:00Z</dcterms:created>
  <dcterms:modified xsi:type="dcterms:W3CDTF">2016-08-23T10:15:00Z</dcterms:modified>
</cp:coreProperties>
</file>